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13864C" w14:textId="77777777" w:rsidR="00914A14" w:rsidRDefault="00914A14" w:rsidP="00914A14">
      <w:pPr>
        <w:pStyle w:val="NoSpacing"/>
      </w:pPr>
      <w:r>
        <w:rPr>
          <w:u w:val="single"/>
        </w:rPr>
        <w:t>Anna GRIMSHAY</w:t>
      </w:r>
      <w:r>
        <w:t xml:space="preserve">     </w:t>
      </w:r>
      <w:proofErr w:type="gramStart"/>
      <w:r>
        <w:t xml:space="preserve">   (</w:t>
      </w:r>
      <w:proofErr w:type="gramEnd"/>
      <w:r>
        <w:t>1404 – 1487)</w:t>
      </w:r>
    </w:p>
    <w:p w14:paraId="1213CC95" w14:textId="77777777" w:rsidR="00914A14" w:rsidRDefault="00914A14" w:rsidP="00914A14">
      <w:pPr>
        <w:pStyle w:val="NoSpacing"/>
      </w:pPr>
    </w:p>
    <w:p w14:paraId="1C9C21BC" w14:textId="77777777" w:rsidR="00914A14" w:rsidRDefault="00914A14" w:rsidP="00914A14">
      <w:pPr>
        <w:pStyle w:val="NoSpacing"/>
      </w:pPr>
    </w:p>
    <w:p w14:paraId="2CC6E637" w14:textId="77777777" w:rsidR="00914A14" w:rsidRDefault="00914A14" w:rsidP="00914A14">
      <w:pPr>
        <w:pStyle w:val="NoSpacing"/>
      </w:pPr>
      <w:r>
        <w:t>= Hugh Shuttleworth(q.v.).</w:t>
      </w:r>
    </w:p>
    <w:p w14:paraId="657A994E" w14:textId="77777777" w:rsidR="00914A14" w:rsidRDefault="00914A14" w:rsidP="00914A14">
      <w:pPr>
        <w:pStyle w:val="NoSpacing"/>
      </w:pPr>
      <w:r>
        <w:t>(UK and Ireland, Find A Grave Index, 1300’s – current)</w:t>
      </w:r>
    </w:p>
    <w:p w14:paraId="2B58308F" w14:textId="77777777" w:rsidR="00914A14" w:rsidRDefault="00914A14" w:rsidP="00914A14">
      <w:pPr>
        <w:pStyle w:val="NoSpacing"/>
      </w:pPr>
      <w:r>
        <w:t xml:space="preserve">Son:  Lawrence(q.v.).   </w:t>
      </w:r>
    </w:p>
    <w:p w14:paraId="714BB503" w14:textId="77777777" w:rsidR="00914A14" w:rsidRDefault="00914A14" w:rsidP="00914A14">
      <w:pPr>
        <w:pStyle w:val="NoSpacing"/>
      </w:pPr>
      <w:r>
        <w:t>(ibid.)</w:t>
      </w:r>
    </w:p>
    <w:p w14:paraId="006C36D8" w14:textId="77777777" w:rsidR="00914A14" w:rsidRDefault="00914A14" w:rsidP="00914A14">
      <w:pPr>
        <w:pStyle w:val="NoSpacing"/>
      </w:pPr>
    </w:p>
    <w:p w14:paraId="5280AE98" w14:textId="77777777" w:rsidR="00914A14" w:rsidRDefault="00914A14" w:rsidP="00914A14">
      <w:pPr>
        <w:pStyle w:val="NoSpacing"/>
      </w:pPr>
    </w:p>
    <w:p w14:paraId="2DB6EAEB" w14:textId="77777777" w:rsidR="00914A14" w:rsidRDefault="00914A14" w:rsidP="00914A14">
      <w:pPr>
        <w:pStyle w:val="NoSpacing"/>
      </w:pPr>
      <w:r>
        <w:tab/>
        <w:t>1404</w:t>
      </w:r>
      <w:r>
        <w:tab/>
        <w:t>Born in Gawthorpe, West Riding of Yorkshire.    (ibid.)</w:t>
      </w:r>
    </w:p>
    <w:p w14:paraId="5D5EF550" w14:textId="77777777" w:rsidR="00914A14" w:rsidRDefault="00914A14" w:rsidP="00914A14">
      <w:pPr>
        <w:pStyle w:val="NoSpacing"/>
      </w:pPr>
      <w:r>
        <w:t>23 Jan.1487</w:t>
      </w:r>
      <w:r>
        <w:tab/>
        <w:t xml:space="preserve">Died in </w:t>
      </w:r>
      <w:proofErr w:type="spellStart"/>
      <w:r>
        <w:t>Padiham</w:t>
      </w:r>
      <w:proofErr w:type="spellEnd"/>
      <w:r>
        <w:t>, Lancashire.   (ibid.)</w:t>
      </w:r>
    </w:p>
    <w:p w14:paraId="1EF5E3E4" w14:textId="77777777" w:rsidR="00914A14" w:rsidRDefault="00914A14" w:rsidP="00914A14">
      <w:pPr>
        <w:pStyle w:val="NoSpacing"/>
      </w:pPr>
    </w:p>
    <w:p w14:paraId="5A3475E5" w14:textId="77777777" w:rsidR="00914A14" w:rsidRDefault="00914A14" w:rsidP="00914A14">
      <w:pPr>
        <w:pStyle w:val="NoSpacing"/>
      </w:pPr>
    </w:p>
    <w:p w14:paraId="299BCAC1" w14:textId="77777777" w:rsidR="00914A14" w:rsidRDefault="00914A14" w:rsidP="00914A14">
      <w:pPr>
        <w:pStyle w:val="NoSpacing"/>
      </w:pPr>
      <w:r>
        <w:t>13 September 2024</w:t>
      </w:r>
    </w:p>
    <w:p w14:paraId="5E7B32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40BA0" w14:textId="77777777" w:rsidR="00914A14" w:rsidRDefault="00914A14" w:rsidP="009139A6">
      <w:r>
        <w:separator/>
      </w:r>
    </w:p>
  </w:endnote>
  <w:endnote w:type="continuationSeparator" w:id="0">
    <w:p w14:paraId="7CDB0165" w14:textId="77777777" w:rsidR="00914A14" w:rsidRDefault="00914A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392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750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870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356AD" w14:textId="77777777" w:rsidR="00914A14" w:rsidRDefault="00914A14" w:rsidP="009139A6">
      <w:r>
        <w:separator/>
      </w:r>
    </w:p>
  </w:footnote>
  <w:footnote w:type="continuationSeparator" w:id="0">
    <w:p w14:paraId="4093A791" w14:textId="77777777" w:rsidR="00914A14" w:rsidRDefault="00914A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601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A93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E7A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14"/>
    <w:rsid w:val="000666E0"/>
    <w:rsid w:val="002510B7"/>
    <w:rsid w:val="00270799"/>
    <w:rsid w:val="005C130B"/>
    <w:rsid w:val="00826F5C"/>
    <w:rsid w:val="009139A6"/>
    <w:rsid w:val="00914A14"/>
    <w:rsid w:val="009411C2"/>
    <w:rsid w:val="009448BB"/>
    <w:rsid w:val="00947624"/>
    <w:rsid w:val="009878AA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914C9"/>
  <w15:chartTrackingRefBased/>
  <w15:docId w15:val="{C64D1BF2-DF8B-4D9A-897B-04927A9D3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2024-09-13T18:51:00Z</dcterms:created>
  <dcterms:modified xsi:type="dcterms:W3CDTF">2024-09-13T18:51:00Z</dcterms:modified>
</cp:coreProperties>
</file>